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5EC4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John SCOTYNGDON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59E447F7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</w:p>
    <w:p w14:paraId="25A9A281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</w:p>
    <w:p w14:paraId="77CBE52F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Oct.1483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Exeter into lands of</w:t>
      </w:r>
    </w:p>
    <w:p w14:paraId="6424305C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Doore</w:t>
      </w:r>
      <w:proofErr w:type="spellEnd"/>
      <w:r>
        <w:rPr>
          <w:rFonts w:eastAsia="Times New Roman" w:cs="Times New Roman"/>
          <w:szCs w:val="24"/>
        </w:rPr>
        <w:t>, Prior of Montague(q.v.).</w:t>
      </w:r>
    </w:p>
    <w:p w14:paraId="5B603607" w14:textId="77777777" w:rsidR="000F3068" w:rsidRDefault="000F3068" w:rsidP="000F306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058702" w14:textId="77777777" w:rsidR="000F3068" w:rsidRDefault="000F3068" w:rsidP="000F306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pp.92-3)</w:t>
      </w:r>
    </w:p>
    <w:p w14:paraId="101910C0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</w:p>
    <w:p w14:paraId="2CA451FE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</w:p>
    <w:p w14:paraId="36EA589D" w14:textId="77777777" w:rsidR="000F3068" w:rsidRDefault="000F3068" w:rsidP="000F306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July 2023</w:t>
      </w:r>
    </w:p>
    <w:p w14:paraId="4E93B0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69D6D" w14:textId="77777777" w:rsidR="000F3068" w:rsidRDefault="000F3068" w:rsidP="009139A6">
      <w:r>
        <w:separator/>
      </w:r>
    </w:p>
  </w:endnote>
  <w:endnote w:type="continuationSeparator" w:id="0">
    <w:p w14:paraId="4227ADE8" w14:textId="77777777" w:rsidR="000F3068" w:rsidRDefault="000F30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5D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192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5E3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9BD2A" w14:textId="77777777" w:rsidR="000F3068" w:rsidRDefault="000F3068" w:rsidP="009139A6">
      <w:r>
        <w:separator/>
      </w:r>
    </w:p>
  </w:footnote>
  <w:footnote w:type="continuationSeparator" w:id="0">
    <w:p w14:paraId="306FC1DB" w14:textId="77777777" w:rsidR="000F3068" w:rsidRDefault="000F30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1A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C9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0F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68"/>
    <w:rsid w:val="000666E0"/>
    <w:rsid w:val="000F306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DE681"/>
  <w15:chartTrackingRefBased/>
  <w15:docId w15:val="{5C0444D1-5A8B-482A-9E85-491D68D6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2023-07-04T12:44:00Z</dcterms:created>
  <dcterms:modified xsi:type="dcterms:W3CDTF">2023-07-04T12:44:00Z</dcterms:modified>
</cp:coreProperties>
</file>